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F7B" w:rsidRDefault="00714F7B" w:rsidP="00C40E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714F7B" w:rsidRDefault="00714F7B" w:rsidP="00C40E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00A5A">
        <w:rPr>
          <w:rFonts w:ascii="Times New Roman" w:hAnsi="Times New Roman"/>
          <w:b/>
          <w:sz w:val="36"/>
          <w:szCs w:val="36"/>
        </w:rPr>
        <w:t>Ояшинского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14F7B" w:rsidRDefault="00714F7B" w:rsidP="00C40E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714F7B" w:rsidRDefault="00714F7B" w:rsidP="00C40E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4F7B" w:rsidRDefault="00714F7B" w:rsidP="00C40E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714F7B" w:rsidRDefault="00714F7B" w:rsidP="00C40E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4F7B" w:rsidRDefault="00714F7B" w:rsidP="00C40E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22.08.2013 года  № 24 -р</w:t>
      </w:r>
    </w:p>
    <w:p w:rsidR="00714F7B" w:rsidRDefault="00714F7B" w:rsidP="00C40E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14F7B" w:rsidRDefault="00714F7B" w:rsidP="00C40E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назначении комиссии по подготовке объектов в осенне-зимний </w:t>
      </w:r>
    </w:p>
    <w:p w:rsidR="00714F7B" w:rsidRDefault="00714F7B" w:rsidP="00C40E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 2013-2014 года.</w:t>
      </w:r>
    </w:p>
    <w:p w:rsidR="00714F7B" w:rsidRDefault="00714F7B" w:rsidP="00C40E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14F7B" w:rsidRPr="00B12863" w:rsidRDefault="00714F7B" w:rsidP="00B1286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>В связи с приближением отопительного сезона, на основании Положения «Об оценке  готовности теплоснабжающих организаций к работе в осенне-зимний период»:</w:t>
      </w:r>
    </w:p>
    <w:p w:rsidR="00714F7B" w:rsidRPr="00B12863" w:rsidRDefault="00714F7B" w:rsidP="00B128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ab/>
        <w:t>1.Создать комиссию  по подготовке объектов энергетики, жилищно-коммунального хозяйства и социально-культурной сферы, к работе в осенне-зимний период 2013-2014 года в следующем составе:</w:t>
      </w:r>
    </w:p>
    <w:p w:rsidR="00714F7B" w:rsidRPr="00B12863" w:rsidRDefault="00714F7B" w:rsidP="00B12863">
      <w:pPr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>Председатель комиссии - глава Ояшинского сельсовета Ж.В.Чуфарова;</w:t>
      </w:r>
    </w:p>
    <w:p w:rsidR="00714F7B" w:rsidRPr="00B12863" w:rsidRDefault="00714F7B" w:rsidP="00B12863">
      <w:pPr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>Члены комиссии:</w:t>
      </w:r>
    </w:p>
    <w:p w:rsidR="00714F7B" w:rsidRPr="00B12863" w:rsidRDefault="00714F7B" w:rsidP="00B12863">
      <w:pPr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ab/>
        <w:t>- специалист администрации Н.Н.Томилина;</w:t>
      </w:r>
    </w:p>
    <w:p w:rsidR="00714F7B" w:rsidRPr="00B12863" w:rsidRDefault="00714F7B" w:rsidP="00B12863">
      <w:pPr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ab/>
        <w:t xml:space="preserve">- директор МУП «Ояшинское ЖКХ» </w:t>
      </w:r>
      <w:r>
        <w:rPr>
          <w:rFonts w:ascii="Times New Roman" w:hAnsi="Times New Roman"/>
          <w:sz w:val="28"/>
          <w:szCs w:val="28"/>
        </w:rPr>
        <w:t>А.П.Томилин</w:t>
      </w:r>
      <w:r w:rsidRPr="00B12863">
        <w:rPr>
          <w:rFonts w:ascii="Times New Roman" w:hAnsi="Times New Roman"/>
          <w:sz w:val="28"/>
          <w:szCs w:val="28"/>
        </w:rPr>
        <w:t>;</w:t>
      </w:r>
    </w:p>
    <w:p w:rsidR="00714F7B" w:rsidRPr="00B12863" w:rsidRDefault="00714F7B" w:rsidP="00B12863">
      <w:pPr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ab/>
        <w:t xml:space="preserve">- директор МУК КДО с. Ояш Л.Г.Педо; </w:t>
      </w:r>
    </w:p>
    <w:p w:rsidR="00714F7B" w:rsidRPr="00B12863" w:rsidRDefault="00714F7B" w:rsidP="00B12863">
      <w:pPr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ab/>
        <w:t>- директор</w:t>
      </w:r>
      <w:r>
        <w:rPr>
          <w:rFonts w:ascii="Times New Roman" w:hAnsi="Times New Roman"/>
          <w:sz w:val="28"/>
          <w:szCs w:val="28"/>
        </w:rPr>
        <w:t xml:space="preserve"> МКОУ Ояшинская СОШ В.В.Желяков</w:t>
      </w:r>
    </w:p>
    <w:p w:rsidR="00714F7B" w:rsidRPr="00B12863" w:rsidRDefault="00714F7B" w:rsidP="00B12863">
      <w:pPr>
        <w:jc w:val="both"/>
        <w:rPr>
          <w:rFonts w:ascii="Times New Roman" w:hAnsi="Times New Roman"/>
          <w:sz w:val="28"/>
          <w:szCs w:val="28"/>
        </w:rPr>
      </w:pPr>
      <w:r w:rsidRPr="00B1286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</w:t>
      </w:r>
      <w:r w:rsidRPr="00B12863">
        <w:rPr>
          <w:rFonts w:ascii="Times New Roman" w:hAnsi="Times New Roman"/>
          <w:sz w:val="28"/>
          <w:szCs w:val="28"/>
        </w:rPr>
        <w:t xml:space="preserve">Директору МУП «Ояшинское ЖКХ» </w:t>
      </w:r>
      <w:r>
        <w:rPr>
          <w:rFonts w:ascii="Times New Roman" w:hAnsi="Times New Roman"/>
          <w:sz w:val="28"/>
          <w:szCs w:val="28"/>
        </w:rPr>
        <w:t>А.П.Томилину</w:t>
      </w:r>
      <w:r w:rsidRPr="00B12863">
        <w:rPr>
          <w:rFonts w:ascii="Times New Roman" w:hAnsi="Times New Roman"/>
          <w:sz w:val="28"/>
          <w:szCs w:val="28"/>
        </w:rPr>
        <w:t xml:space="preserve">  подготовить объекты теплоснабжения к паспортизации до </w:t>
      </w:r>
      <w:r>
        <w:rPr>
          <w:rFonts w:ascii="Times New Roman" w:hAnsi="Times New Roman"/>
          <w:sz w:val="28"/>
          <w:szCs w:val="28"/>
        </w:rPr>
        <w:t>16.09.2013г</w:t>
      </w:r>
      <w:r w:rsidRPr="00B12863">
        <w:rPr>
          <w:rFonts w:ascii="Times New Roman" w:hAnsi="Times New Roman"/>
          <w:color w:val="FFFFFF"/>
          <w:sz w:val="28"/>
          <w:szCs w:val="28"/>
        </w:rPr>
        <w:t>12.09.2011 г</w:t>
      </w:r>
    </w:p>
    <w:p w:rsidR="00714F7B" w:rsidRDefault="00714F7B" w:rsidP="00B12863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14F7B" w:rsidRDefault="00714F7B" w:rsidP="00B0003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Ояшинского сельсовета                                                       Ж.В.Чуфарова</w:t>
      </w:r>
    </w:p>
    <w:p w:rsidR="00714F7B" w:rsidRPr="00B0003C" w:rsidRDefault="00714F7B" w:rsidP="00B000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003C">
        <w:rPr>
          <w:rFonts w:ascii="Times New Roman" w:hAnsi="Times New Roman"/>
          <w:sz w:val="28"/>
          <w:szCs w:val="28"/>
        </w:rPr>
        <w:t xml:space="preserve">  </w:t>
      </w:r>
    </w:p>
    <w:p w:rsidR="00714F7B" w:rsidRDefault="00714F7B"/>
    <w:sectPr w:rsidR="00714F7B" w:rsidSect="00C40E0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E3F7F"/>
    <w:multiLevelType w:val="hybridMultilevel"/>
    <w:tmpl w:val="52DC592C"/>
    <w:lvl w:ilvl="0" w:tplc="933626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E0E"/>
    <w:rsid w:val="000033A3"/>
    <w:rsid w:val="00062597"/>
    <w:rsid w:val="000F3F15"/>
    <w:rsid w:val="002C72C1"/>
    <w:rsid w:val="004874D7"/>
    <w:rsid w:val="004B61E2"/>
    <w:rsid w:val="005E68C4"/>
    <w:rsid w:val="00714F7B"/>
    <w:rsid w:val="007B7948"/>
    <w:rsid w:val="00813E84"/>
    <w:rsid w:val="00891CF5"/>
    <w:rsid w:val="008D0D73"/>
    <w:rsid w:val="00900A5A"/>
    <w:rsid w:val="00B0003C"/>
    <w:rsid w:val="00B12863"/>
    <w:rsid w:val="00B13E73"/>
    <w:rsid w:val="00B310A6"/>
    <w:rsid w:val="00C037B8"/>
    <w:rsid w:val="00C40E0E"/>
    <w:rsid w:val="00CC401D"/>
    <w:rsid w:val="00D91BBE"/>
    <w:rsid w:val="00F81D57"/>
    <w:rsid w:val="00FA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F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96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152</Words>
  <Characters>871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Admin</cp:lastModifiedBy>
  <cp:revision>4</cp:revision>
  <dcterms:created xsi:type="dcterms:W3CDTF">2013-09-06T05:23:00Z</dcterms:created>
  <dcterms:modified xsi:type="dcterms:W3CDTF">2013-09-06T07:58:00Z</dcterms:modified>
</cp:coreProperties>
</file>